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52C61">
        <w:rPr>
          <w:rFonts w:cs="Arial"/>
          <w:b/>
          <w:caps/>
          <w:sz w:val="28"/>
          <w:szCs w:val="28"/>
        </w:rPr>
        <w:t>1578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40CF3" w:rsidP="00340CF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Providências junto à Secretaria de Meio Ambiente visando à limpeza de córrego e a capina de área verde em toda a extensão da Rua </w:t>
            </w:r>
            <w:proofErr w:type="spellStart"/>
            <w:r>
              <w:rPr>
                <w:rFonts w:cs="Arial"/>
                <w:sz w:val="20"/>
                <w:szCs w:val="20"/>
              </w:rPr>
              <w:t>Antonios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Boutros, Jardim Maria Amélia 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B141D2" w:rsidRPr="00B141D2">
        <w:rPr>
          <w:rFonts w:cs="Arial"/>
        </w:rPr>
        <w:t xml:space="preserve">junto à Secretaria de Meio Ambiente visando à limpeza de córrego e a capina de área verde em toda a extensão da Rua </w:t>
      </w:r>
      <w:proofErr w:type="spellStart"/>
      <w:r w:rsidR="00B141D2" w:rsidRPr="00B141D2">
        <w:rPr>
          <w:rFonts w:cs="Arial"/>
        </w:rPr>
        <w:t>Antonios</w:t>
      </w:r>
      <w:proofErr w:type="spellEnd"/>
      <w:r w:rsidR="00B141D2" w:rsidRPr="00B141D2">
        <w:rPr>
          <w:rFonts w:cs="Arial"/>
        </w:rPr>
        <w:t xml:space="preserve"> Boutros, Jardim Maria Amélia I.</w:t>
      </w:r>
    </w:p>
    <w:p w:rsidR="00B141D2" w:rsidRDefault="00B141D2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Estivemos no local e verificamos que o mato está alto, favorecendo o surgimento de animais peçonhentos, ratos e até mesmo de cobras, pondo em risco a saúde das famílias que vivem em residências próximas.</w:t>
      </w:r>
    </w:p>
    <w:p w:rsidR="00CA09A9" w:rsidRDefault="00B141D2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a abertura dos </w:t>
      </w:r>
      <w:r>
        <w:rPr>
          <w:rFonts w:cs="Arial"/>
          <w:b/>
        </w:rPr>
        <w:t>Protocolos 6097 (limpeza do córrego) e 6096 (capina)</w:t>
      </w:r>
      <w:r>
        <w:rPr>
          <w:rFonts w:cs="Arial"/>
        </w:rPr>
        <w:t>, no dia 25 de maio de 2021, referentes ao assunto.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52C61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752C61" w:rsidRDefault="00752C6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52C61" w:rsidRDefault="00752C6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52C61" w:rsidRDefault="00752C61" w:rsidP="00752C6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B141D2" w:rsidRDefault="00752C61" w:rsidP="00752C6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B141D2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p w:rsidR="00B141D2" w:rsidRDefault="00B141D2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52C61" w:rsidRDefault="00B141D2" w:rsidP="00752C61">
      <w:pPr>
        <w:jc w:val="center"/>
        <w:rPr>
          <w:rFonts w:cs="Arial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1183005</wp:posOffset>
            </wp:positionH>
            <wp:positionV relativeFrom="page">
              <wp:posOffset>5654040</wp:posOffset>
            </wp:positionV>
            <wp:extent cx="3421380" cy="3832860"/>
            <wp:effectExtent l="0" t="0" r="7620" b="0"/>
            <wp:wrapNone/>
            <wp:docPr id="3" name="Imagem 3" descr="F:\Câmara\TUDO DO HOME OFFICE PARA SALVAR\_PARA ARQUIVAR\250\WhatsApp Image 2021-05-25 at 12.15.2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F:\Câmara\TUDO DO HOME OFFICE PARA SALVAR\_PARA ARQUIVAR\250\WhatsApp Image 2021-05-25 at 12.15.28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39" cy="3833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1183005</wp:posOffset>
            </wp:positionH>
            <wp:positionV relativeFrom="page">
              <wp:posOffset>1889760</wp:posOffset>
            </wp:positionV>
            <wp:extent cx="3421380" cy="3528060"/>
            <wp:effectExtent l="0" t="0" r="7620" b="0"/>
            <wp:wrapNone/>
            <wp:docPr id="5" name="Imagem 5" descr="F:\Câmara\TUDO DO HOME OFFICE PARA SALVAR\_PARA ARQUIVAR\250\WhatsApp Image 2021-05-25 at 12.15.28 (1)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F:\Câmara\TUDO DO HOME OFFICE PARA SALVAR\_PARA ARQUIVAR\250\WhatsApp Image 2021-05-25 at 12.15.28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224" cy="35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52C6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598" w:rsidRDefault="00B25598">
      <w:r>
        <w:separator/>
      </w:r>
    </w:p>
  </w:endnote>
  <w:endnote w:type="continuationSeparator" w:id="0">
    <w:p w:rsidR="00B25598" w:rsidRDefault="00B2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598" w:rsidRDefault="00B25598">
      <w:r>
        <w:separator/>
      </w:r>
    </w:p>
  </w:footnote>
  <w:footnote w:type="continuationSeparator" w:id="0">
    <w:p w:rsidR="00B25598" w:rsidRDefault="00B2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141D2">
      <w:rPr>
        <w:rFonts w:cs="Arial"/>
        <w:b/>
        <w:sz w:val="20"/>
        <w:szCs w:val="20"/>
        <w:u w:val="single"/>
      </w:rPr>
      <w:t>1578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</w:t>
    </w:r>
    <w:r w:rsidR="00B141D2">
      <w:rPr>
        <w:rFonts w:cs="Arial"/>
        <w:b/>
        <w:sz w:val="20"/>
        <w:szCs w:val="20"/>
        <w:u w:val="single"/>
      </w:rPr>
      <w:t>Maria Amélia</w:t>
    </w:r>
    <w:r w:rsidR="00CC1850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41D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41D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0CF3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52C61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141D2"/>
    <w:rsid w:val="00B217B8"/>
    <w:rsid w:val="00B23E71"/>
    <w:rsid w:val="00B2559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EC7D-F43F-405B-88A2-63266E0C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149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2020-03-16T12:28:00Z</cp:lastPrinted>
  <dcterms:created xsi:type="dcterms:W3CDTF">2021-05-31T18:31:00Z</dcterms:created>
  <dcterms:modified xsi:type="dcterms:W3CDTF">2021-05-31T18:35:00Z</dcterms:modified>
</cp:coreProperties>
</file>